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207F7" w14:textId="21297FD4" w:rsidR="006B2F86" w:rsidRDefault="00B60D78" w:rsidP="00E71FC3">
      <w:pPr>
        <w:pStyle w:val="NoSpacing"/>
      </w:pPr>
      <w:r>
        <w:rPr>
          <w:u w:val="single"/>
        </w:rPr>
        <w:t>William SPYNKE</w:t>
      </w:r>
      <w:r>
        <w:t xml:space="preserve">    </w:t>
      </w:r>
      <w:proofErr w:type="gramStart"/>
      <w:r>
        <w:t xml:space="preserve">   (</w:t>
      </w:r>
      <w:proofErr w:type="gramEnd"/>
      <w:r>
        <w:t>fl.1480-3)</w:t>
      </w:r>
    </w:p>
    <w:p w14:paraId="5019BD95" w14:textId="7A6462BA" w:rsidR="00B60D78" w:rsidRDefault="00B60D78" w:rsidP="00E71FC3">
      <w:pPr>
        <w:pStyle w:val="NoSpacing"/>
      </w:pPr>
      <w:r>
        <w:t>Prior of Lynn.</w:t>
      </w:r>
    </w:p>
    <w:p w14:paraId="782C6850" w14:textId="5AAAB0E2" w:rsidR="00B60D78" w:rsidRDefault="00B60D78" w:rsidP="00E71FC3">
      <w:pPr>
        <w:pStyle w:val="NoSpacing"/>
      </w:pPr>
    </w:p>
    <w:p w14:paraId="6150B6A0" w14:textId="707B00DF" w:rsidR="00B60D78" w:rsidRDefault="00B60D78" w:rsidP="00E71FC3">
      <w:pPr>
        <w:pStyle w:val="NoSpacing"/>
      </w:pPr>
    </w:p>
    <w:p w14:paraId="39DD68AB" w14:textId="389303F0" w:rsidR="00B60D78" w:rsidRDefault="00B60D78" w:rsidP="00E71FC3">
      <w:pPr>
        <w:pStyle w:val="NoSpacing"/>
      </w:pPr>
      <w:r>
        <w:t>from</w:t>
      </w:r>
      <w:r>
        <w:tab/>
        <w:t>1480</w:t>
      </w:r>
      <w:r>
        <w:tab/>
        <w:t>He was Prior.   (Ricardian XXV p.41)</w:t>
      </w:r>
    </w:p>
    <w:p w14:paraId="7B0AEA92" w14:textId="78E402DB" w:rsidR="00B60D78" w:rsidRDefault="00B60D78" w:rsidP="00E71FC3">
      <w:pPr>
        <w:pStyle w:val="NoSpacing"/>
      </w:pPr>
      <w:bookmarkStart w:id="0" w:name="_GoBack"/>
      <w:r>
        <w:t>30 Jan.1483</w:t>
      </w:r>
      <w:r>
        <w:tab/>
        <w:t xml:space="preserve">He, Robert </w:t>
      </w:r>
      <w:proofErr w:type="spellStart"/>
      <w:r>
        <w:t>Curraunt</w:t>
      </w:r>
      <w:proofErr w:type="spellEnd"/>
      <w:r>
        <w:t xml:space="preserve"> of Lynn(q.v.) and the Council agreed that the </w:t>
      </w:r>
    </w:p>
    <w:p w14:paraId="5E4E8BFC" w14:textId="2FA994A6" w:rsidR="00B60D78" w:rsidRDefault="00B60D78" w:rsidP="00E71FC3">
      <w:pPr>
        <w:pStyle w:val="NoSpacing"/>
      </w:pPr>
      <w:r>
        <w:tab/>
      </w:r>
      <w:r>
        <w:tab/>
        <w:t>construction of the Red Mount Chapel should start on the mount called</w:t>
      </w:r>
    </w:p>
    <w:p w14:paraId="17B87228" w14:textId="7E5B3A4A" w:rsidR="00B60D78" w:rsidRDefault="00B60D78" w:rsidP="00E71FC3">
      <w:pPr>
        <w:pStyle w:val="NoSpacing"/>
      </w:pPr>
      <w:r>
        <w:tab/>
      </w:r>
      <w:r>
        <w:tab/>
        <w:t>the Lady Hill.    (ibid.)</w:t>
      </w:r>
    </w:p>
    <w:p w14:paraId="0CD81FF3" w14:textId="5A4E5284" w:rsidR="00B60D78" w:rsidRDefault="00B60D78" w:rsidP="00E71FC3">
      <w:pPr>
        <w:pStyle w:val="NoSpacing"/>
      </w:pPr>
    </w:p>
    <w:p w14:paraId="09C0765C" w14:textId="37896A2F" w:rsidR="00B60D78" w:rsidRDefault="00B60D78" w:rsidP="00E71FC3">
      <w:pPr>
        <w:pStyle w:val="NoSpacing"/>
      </w:pPr>
    </w:p>
    <w:p w14:paraId="2DBB60D8" w14:textId="24BB920B" w:rsidR="00B60D78" w:rsidRDefault="00B60D78" w:rsidP="00E71FC3">
      <w:pPr>
        <w:pStyle w:val="NoSpacing"/>
      </w:pPr>
      <w:r>
        <w:t>30 June 2019</w:t>
      </w:r>
    </w:p>
    <w:bookmarkEnd w:id="0"/>
    <w:p w14:paraId="4ADE730E" w14:textId="77777777" w:rsidR="006111FC" w:rsidRPr="00B60D78" w:rsidRDefault="006111FC" w:rsidP="00E71FC3">
      <w:pPr>
        <w:pStyle w:val="NoSpacing"/>
      </w:pPr>
    </w:p>
    <w:sectPr w:rsidR="006111FC" w:rsidRPr="00B60D7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E3EF29" w14:textId="77777777" w:rsidR="00B60D78" w:rsidRDefault="00B60D78" w:rsidP="00E71FC3">
      <w:pPr>
        <w:spacing w:after="0" w:line="240" w:lineRule="auto"/>
      </w:pPr>
      <w:r>
        <w:separator/>
      </w:r>
    </w:p>
  </w:endnote>
  <w:endnote w:type="continuationSeparator" w:id="0">
    <w:p w14:paraId="701BABBE" w14:textId="77777777" w:rsidR="00B60D78" w:rsidRDefault="00B60D7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8532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B89A8C" w14:textId="77777777" w:rsidR="00B60D78" w:rsidRDefault="00B60D78" w:rsidP="00E71FC3">
      <w:pPr>
        <w:spacing w:after="0" w:line="240" w:lineRule="auto"/>
      </w:pPr>
      <w:r>
        <w:separator/>
      </w:r>
    </w:p>
  </w:footnote>
  <w:footnote w:type="continuationSeparator" w:id="0">
    <w:p w14:paraId="373C1652" w14:textId="77777777" w:rsidR="00B60D78" w:rsidRDefault="00B60D7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78"/>
    <w:rsid w:val="001A7C09"/>
    <w:rsid w:val="00577BD5"/>
    <w:rsid w:val="006111FC"/>
    <w:rsid w:val="00656CBA"/>
    <w:rsid w:val="006A1F77"/>
    <w:rsid w:val="00733BE7"/>
    <w:rsid w:val="00AB52E8"/>
    <w:rsid w:val="00B16D3F"/>
    <w:rsid w:val="00B60D78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AB7FF0"/>
  <w15:chartTrackingRefBased/>
  <w15:docId w15:val="{503E561A-0567-4418-ACBB-595D1219E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2019-06-30T14:23:00Z</dcterms:created>
  <dcterms:modified xsi:type="dcterms:W3CDTF">2019-06-30T14:27:00Z</dcterms:modified>
</cp:coreProperties>
</file>